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37" w:rsidRPr="00DB72EF" w:rsidRDefault="00111837" w:rsidP="00DB72EF">
      <w:pPr>
        <w:ind w:left="6372"/>
        <w:jc w:val="both"/>
      </w:pPr>
      <w:r w:rsidRPr="00DB72EF">
        <w:t>Załącznik nr 4 do SWZ</w:t>
      </w:r>
    </w:p>
    <w:p w:rsidR="00111837" w:rsidRPr="00DB72EF" w:rsidRDefault="00111837">
      <w:pPr>
        <w:rPr>
          <w:b/>
          <w:i/>
        </w:rPr>
      </w:pPr>
    </w:p>
    <w:p w:rsidR="00111837" w:rsidRPr="00DB72EF" w:rsidRDefault="00111837">
      <w:pPr>
        <w:ind w:right="5954"/>
      </w:pPr>
      <w:r>
        <w:t>………………………………</w:t>
      </w:r>
    </w:p>
    <w:p w:rsidR="00111837" w:rsidRPr="00DB72EF" w:rsidRDefault="00111837">
      <w:pPr>
        <w:ind w:right="5954"/>
      </w:pPr>
      <w:r>
        <w:t>………………………………</w:t>
      </w:r>
    </w:p>
    <w:p w:rsidR="00111837" w:rsidRPr="00DB72EF" w:rsidRDefault="00111837">
      <w:pPr>
        <w:ind w:right="5954"/>
      </w:pPr>
      <w:r>
        <w:t>………………………………</w:t>
      </w:r>
    </w:p>
    <w:p w:rsidR="00111837" w:rsidRPr="00DB72EF" w:rsidRDefault="00111837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111837" w:rsidRPr="00DB72EF" w:rsidRDefault="00111837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11183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111837" w:rsidRPr="00DB72EF" w:rsidRDefault="00111837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111837" w:rsidRDefault="00111837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111837" w:rsidRPr="00DB72EF" w:rsidRDefault="00111837" w:rsidP="00DB72EF">
      <w:pPr>
        <w:rPr>
          <w:i/>
        </w:rPr>
      </w:pPr>
      <w:bookmarkStart w:id="0" w:name="_GoBack"/>
      <w:bookmarkEnd w:id="0"/>
    </w:p>
    <w:p w:rsidR="00111837" w:rsidRPr="00DB72EF" w:rsidRDefault="00111837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111837" w:rsidRPr="00DB72EF" w:rsidRDefault="00111837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111837" w:rsidRPr="00DB72EF" w:rsidRDefault="00111837">
      <w:pPr>
        <w:jc w:val="both"/>
        <w:rPr>
          <w:b/>
          <w:i/>
        </w:rPr>
      </w:pPr>
    </w:p>
    <w:p w:rsidR="00111837" w:rsidRPr="00DB72EF" w:rsidRDefault="00111837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111837" w:rsidRPr="00DB72EF" w:rsidRDefault="00111837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11837" w:rsidRPr="00DB72EF" w:rsidRDefault="00111837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111837" w:rsidRPr="00DB72EF" w:rsidRDefault="00111837">
      <w:pPr>
        <w:jc w:val="center"/>
        <w:rPr>
          <w:i/>
        </w:rPr>
      </w:pPr>
    </w:p>
    <w:p w:rsidR="00111837" w:rsidRPr="00DB72EF" w:rsidRDefault="00111837">
      <w:pPr>
        <w:jc w:val="center"/>
        <w:rPr>
          <w:i/>
        </w:rPr>
      </w:pPr>
    </w:p>
    <w:p w:rsidR="00111837" w:rsidRDefault="0011183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111837" w:rsidRDefault="00111837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111837" w:rsidRPr="00DB72EF" w:rsidRDefault="00111837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</w:t>
      </w:r>
      <w:r w:rsidRPr="002A3B44">
        <w:rPr>
          <w:b/>
          <w:color w:val="auto"/>
          <w:sz w:val="28"/>
          <w:szCs w:val="28"/>
        </w:rPr>
        <w:t xml:space="preserve">Budowa sieci kanalizacji sanitarnej w miejscowości Niechłód, Piotrowice </w:t>
      </w:r>
      <w:r w:rsidRPr="002A3B44">
        <w:rPr>
          <w:b/>
          <w:color w:val="auto"/>
          <w:sz w:val="28"/>
          <w:szCs w:val="28"/>
        </w:rPr>
        <w:br/>
        <w:t>i Trzebiny</w:t>
      </w:r>
      <w:r w:rsidRPr="00DB72EF">
        <w:rPr>
          <w:b/>
        </w:rPr>
        <w:t>”</w:t>
      </w:r>
    </w:p>
    <w:p w:rsidR="00111837" w:rsidRPr="00DB72EF" w:rsidRDefault="00111837">
      <w:pPr>
        <w:jc w:val="both"/>
      </w:pPr>
    </w:p>
    <w:p w:rsidR="00111837" w:rsidRPr="00DB72EF" w:rsidRDefault="00111837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111837" w:rsidRPr="00DB72EF" w:rsidRDefault="00111837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11837" w:rsidRPr="00DB72EF" w:rsidRDefault="00111837">
      <w:pPr>
        <w:jc w:val="both"/>
        <w:rPr>
          <w:color w:val="000000"/>
        </w:rPr>
      </w:pPr>
    </w:p>
    <w:p w:rsidR="00111837" w:rsidRPr="00DB72EF" w:rsidRDefault="00111837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111837" w:rsidRPr="00DB72EF" w:rsidRDefault="00111837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111837" w:rsidRPr="00DB72EF" w:rsidRDefault="00111837">
      <w:pPr>
        <w:spacing w:line="360" w:lineRule="auto"/>
        <w:ind w:left="2340"/>
        <w:jc w:val="both"/>
      </w:pPr>
    </w:p>
    <w:p w:rsidR="00111837" w:rsidRPr="00DB72EF" w:rsidRDefault="00111837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111837" w:rsidRPr="002A3B44" w:rsidRDefault="00111837" w:rsidP="002A3B44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111837" w:rsidRDefault="00111837" w:rsidP="002A3B44">
      <w:pPr>
        <w:jc w:val="both"/>
        <w:rPr>
          <w:i/>
          <w:iCs/>
        </w:rPr>
      </w:pPr>
      <w:r w:rsidRPr="00D46125">
        <w:rPr>
          <w:b/>
          <w:i/>
        </w:rPr>
        <w:t xml:space="preserve">     </w:t>
      </w:r>
    </w:p>
    <w:p w:rsidR="00111837" w:rsidRPr="00134442" w:rsidRDefault="00111837" w:rsidP="002A3B44">
      <w:pPr>
        <w:ind w:left="4248"/>
        <w:jc w:val="both"/>
        <w:rPr>
          <w:i/>
          <w:iCs/>
        </w:rPr>
      </w:pPr>
      <w:r>
        <w:rPr>
          <w:i/>
          <w:iCs/>
        </w:rPr>
        <w:t xml:space="preserve">                 </w:t>
      </w: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111837" w:rsidRPr="00A64A42" w:rsidRDefault="00111837" w:rsidP="002A3B44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111837" w:rsidRPr="00A64A42" w:rsidRDefault="00111837" w:rsidP="002A3B44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</w:p>
    <w:p w:rsidR="00111837" w:rsidRPr="00D46125" w:rsidRDefault="00111837" w:rsidP="002A3B44">
      <w:pPr>
        <w:tabs>
          <w:tab w:val="left" w:pos="0"/>
        </w:tabs>
        <w:rPr>
          <w:i/>
        </w:rPr>
      </w:pPr>
      <w:r>
        <w:rPr>
          <w:i/>
          <w:iCs/>
          <w:sz w:val="22"/>
          <w:szCs w:val="22"/>
        </w:rPr>
        <w:t>…………………………, dnia …………2021</w:t>
      </w:r>
      <w:r w:rsidRPr="005B0CC2">
        <w:rPr>
          <w:i/>
          <w:iCs/>
          <w:sz w:val="22"/>
          <w:szCs w:val="22"/>
        </w:rPr>
        <w:t xml:space="preserve"> roku</w:t>
      </w:r>
    </w:p>
    <w:sectPr w:rsidR="00111837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837" w:rsidRDefault="00111837">
      <w:r>
        <w:separator/>
      </w:r>
    </w:p>
  </w:endnote>
  <w:endnote w:type="continuationSeparator" w:id="0">
    <w:p w:rsidR="00111837" w:rsidRDefault="00111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837" w:rsidRDefault="00111837">
      <w:r>
        <w:separator/>
      </w:r>
    </w:p>
  </w:footnote>
  <w:footnote w:type="continuationSeparator" w:id="0">
    <w:p w:rsidR="00111837" w:rsidRDefault="00111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37" w:rsidRDefault="00111837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FS.271.9.2021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0E1A"/>
    <w:rsid w:val="000264EE"/>
    <w:rsid w:val="00111837"/>
    <w:rsid w:val="00134442"/>
    <w:rsid w:val="0014606D"/>
    <w:rsid w:val="001874C7"/>
    <w:rsid w:val="00194C7F"/>
    <w:rsid w:val="001D4984"/>
    <w:rsid w:val="001E100B"/>
    <w:rsid w:val="001E6FE0"/>
    <w:rsid w:val="0021519A"/>
    <w:rsid w:val="0025432C"/>
    <w:rsid w:val="002A3B44"/>
    <w:rsid w:val="00322BE8"/>
    <w:rsid w:val="00363CE9"/>
    <w:rsid w:val="003E0FF8"/>
    <w:rsid w:val="004045BB"/>
    <w:rsid w:val="004901B3"/>
    <w:rsid w:val="00501057"/>
    <w:rsid w:val="0058748E"/>
    <w:rsid w:val="005B0CC2"/>
    <w:rsid w:val="005D5D0E"/>
    <w:rsid w:val="006B199B"/>
    <w:rsid w:val="0074453E"/>
    <w:rsid w:val="007D6E3F"/>
    <w:rsid w:val="007F6F4E"/>
    <w:rsid w:val="008E6EF9"/>
    <w:rsid w:val="00937004"/>
    <w:rsid w:val="00984210"/>
    <w:rsid w:val="00993D75"/>
    <w:rsid w:val="009C3757"/>
    <w:rsid w:val="00A64A42"/>
    <w:rsid w:val="00A66860"/>
    <w:rsid w:val="00A709C9"/>
    <w:rsid w:val="00AD7340"/>
    <w:rsid w:val="00B10CCF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E00087"/>
    <w:rsid w:val="00E04DB3"/>
    <w:rsid w:val="00F06230"/>
    <w:rsid w:val="00F203A3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252</Words>
  <Characters>1515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7</cp:revision>
  <dcterms:created xsi:type="dcterms:W3CDTF">2021-04-20T12:35:00Z</dcterms:created>
  <dcterms:modified xsi:type="dcterms:W3CDTF">2021-07-27T12:31:00Z</dcterms:modified>
</cp:coreProperties>
</file>